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80112" w14:textId="77777777" w:rsidR="00D13599" w:rsidRDefault="00D13599">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86852" w14:textId="77777777" w:rsidR="00D13599" w:rsidRDefault="00D13599">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04AD2" w14:textId="77777777" w:rsidR="00D13599" w:rsidRDefault="00D13599">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1A9B1D0F" w:rsidR="00DE6C4B" w:rsidRDefault="00D13599" w:rsidP="00B012A1">
    <w:pPr>
      <w:pStyle w:val="Capalera"/>
      <w:ind w:hanging="142"/>
      <w:rPr>
        <w:noProof/>
      </w:rPr>
    </w:pPr>
    <w:r>
      <w:rPr>
        <w:noProof/>
      </w:rPr>
      <w:drawing>
        <wp:inline distT="0" distB="0" distL="0" distR="0" wp14:anchorId="3630E903" wp14:editId="224A61EA">
          <wp:extent cx="2200275" cy="495300"/>
          <wp:effectExtent l="0" t="0" r="0" b="0"/>
          <wp:docPr id="2" name="Imatge 2" descr="C:\Users\25420974v\AppData\Local\Microsoft\Windows\INetCache\Content.MSO\A6ECDB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5420974v\AppData\Local\Microsoft\Windows\INetCache\Content.MSO\A6ECDB6A.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495300"/>
                  </a:xfrm>
                  <a:prstGeom prst="rect">
                    <a:avLst/>
                  </a:prstGeom>
                  <a:noFill/>
                  <a:ln>
                    <a:noFill/>
                  </a:ln>
                </pic:spPr>
              </pic:pic>
            </a:graphicData>
          </a:graphic>
        </wp:inline>
      </w:drawing>
    </w:r>
    <w:bookmarkStart w:id="0" w:name="_GoBack"/>
    <w:bookmarkEnd w:id="0"/>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1AD0" w14:textId="77777777" w:rsidR="00D13599" w:rsidRDefault="00D13599">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3599"/>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C9F8C9E-A9BC-4B22-9CD6-E70B34A4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Maria manuela Gonzalez Martinez</cp:lastModifiedBy>
  <cp:revision>4</cp:revision>
  <cp:lastPrinted>2018-08-27T11:31:00Z</cp:lastPrinted>
  <dcterms:created xsi:type="dcterms:W3CDTF">2024-01-19T13:44:00Z</dcterms:created>
  <dcterms:modified xsi:type="dcterms:W3CDTF">2025-05-20T12:08:00Z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